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211101M00023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2. Rettungsweg GS Goethe; Los 1 - Mauer- und Betonarbeiten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90.5/2026/NB2.RWGSGoethe-L1/VOB-öA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2. Rettungsweg GS Goethe; Los 1 - Mauer- und Betonarbeiten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